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87"/>
        <w:gridCol w:w="142"/>
        <w:gridCol w:w="2497"/>
        <w:gridCol w:w="2709"/>
        <w:gridCol w:w="2708"/>
        <w:gridCol w:w="2709"/>
        <w:gridCol w:w="2708"/>
        <w:gridCol w:w="2709"/>
        <w:gridCol w:w="2709"/>
      </w:tblGrid>
      <w:tr w:rsidR="00706E0C" w14:paraId="0E21E6CF" w14:textId="77777777" w:rsidTr="00CD290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40076E" w14:textId="77777777" w:rsidR="00706E0C" w:rsidRPr="001D79E3" w:rsidRDefault="00706E0C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E69E90B" w14:textId="77777777" w:rsidR="00706E0C" w:rsidRPr="001D79E3" w:rsidRDefault="00706E0C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301E1BEC" w14:textId="77777777" w:rsidR="00706E0C" w:rsidRPr="005C62A3" w:rsidRDefault="00706E0C" w:rsidP="00CD290F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06E0C" w14:paraId="443C1D41" w14:textId="77777777" w:rsidTr="00CD290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5A03DE9" w14:textId="77777777" w:rsidR="00706E0C" w:rsidRPr="001D79E3" w:rsidRDefault="00706E0C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2F73DBA7" w14:textId="77777777" w:rsidR="00706E0C" w:rsidRPr="001D79E3" w:rsidRDefault="00706E0C" w:rsidP="00CD290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0ABE5E80" w14:textId="77777777" w:rsidR="00706E0C" w:rsidRPr="00CC0D84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06E0C" w14:paraId="443B9C1F" w14:textId="77777777" w:rsidTr="00E317AB">
        <w:tc>
          <w:tcPr>
            <w:tcW w:w="2977" w:type="dxa"/>
            <w:gridSpan w:val="2"/>
            <w:tcBorders>
              <w:tl2br w:val="single" w:sz="4" w:space="0" w:color="auto"/>
            </w:tcBorders>
            <w:vAlign w:val="center"/>
          </w:tcPr>
          <w:p w14:paraId="513B2EC3" w14:textId="77777777" w:rsidR="00706E0C" w:rsidRDefault="00706E0C" w:rsidP="00CD290F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667DDB1C" w14:textId="77777777" w:rsidR="00706E0C" w:rsidRDefault="00706E0C" w:rsidP="00CD290F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39" w:type="dxa"/>
            <w:gridSpan w:val="2"/>
            <w:vAlign w:val="center"/>
          </w:tcPr>
          <w:p w14:paraId="68CD98A4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高雄市議會</w:t>
            </w:r>
          </w:p>
          <w:p w14:paraId="054BAD13" w14:textId="3A83AE97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034AEBBC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33B5498" w14:textId="3265B7DA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8" w:type="dxa"/>
            <w:vAlign w:val="center"/>
          </w:tcPr>
          <w:p w14:paraId="41EB2093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62928E1" w14:textId="6C422DFC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709" w:type="dxa"/>
            <w:vAlign w:val="center"/>
          </w:tcPr>
          <w:p w14:paraId="5A645037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4121B88" w14:textId="744D73E7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財政局主管</w:t>
            </w:r>
          </w:p>
        </w:tc>
        <w:tc>
          <w:tcPr>
            <w:tcW w:w="2708" w:type="dxa"/>
            <w:vAlign w:val="center"/>
          </w:tcPr>
          <w:p w14:paraId="4BB36DB8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5B6D113" w14:textId="55662C04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  <w:tc>
          <w:tcPr>
            <w:tcW w:w="2709" w:type="dxa"/>
            <w:vAlign w:val="center"/>
          </w:tcPr>
          <w:p w14:paraId="330F9E0F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17FA73D" w14:textId="3D8504A2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經濟發展局主管</w:t>
            </w:r>
          </w:p>
        </w:tc>
        <w:tc>
          <w:tcPr>
            <w:tcW w:w="2709" w:type="dxa"/>
            <w:vAlign w:val="center"/>
          </w:tcPr>
          <w:p w14:paraId="2B47AD2E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693F80C3" w14:textId="792F6BCE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工務局主管</w:t>
            </w:r>
          </w:p>
        </w:tc>
      </w:tr>
      <w:tr w:rsidR="00706E0C" w:rsidRPr="00894B06" w14:paraId="0B166E64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DE11E97" w14:textId="77777777" w:rsidR="00706E0C" w:rsidRPr="00894B06" w:rsidRDefault="00706E0C" w:rsidP="00CD290F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4B0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005F4BB8" w14:textId="77777777" w:rsidR="00706E0C" w:rsidRPr="00894B06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94B06">
              <w:rPr>
                <w:rFonts w:ascii="新細明體" w:hAnsi="新細明體"/>
                <w:b/>
                <w:noProof/>
                <w:sz w:val="20"/>
              </w:rPr>
              <w:t>749,576,557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E8828C" w14:textId="77777777" w:rsidR="00706E0C" w:rsidRPr="00894B06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94B06">
              <w:rPr>
                <w:rFonts w:ascii="新細明體" w:hAnsi="新細明體"/>
                <w:b/>
                <w:noProof/>
                <w:sz w:val="20"/>
              </w:rPr>
              <w:t>7,419,505,021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CE51140" w14:textId="77777777" w:rsidR="00706E0C" w:rsidRPr="00894B06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94B06">
              <w:rPr>
                <w:rFonts w:ascii="新細明體" w:hAnsi="新細明體"/>
                <w:b/>
                <w:noProof/>
                <w:sz w:val="20"/>
              </w:rPr>
              <w:t>1,919,442,378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D384B0" w14:textId="77777777" w:rsidR="00706E0C" w:rsidRPr="00894B06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94B06">
              <w:rPr>
                <w:rFonts w:ascii="新細明體" w:hAnsi="新細明體"/>
                <w:b/>
                <w:noProof/>
                <w:sz w:val="20"/>
              </w:rPr>
              <w:t>3,163,733,811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F9635DF" w14:textId="77777777" w:rsidR="00706E0C" w:rsidRPr="00894B06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94B06">
              <w:rPr>
                <w:rFonts w:ascii="新細明體" w:hAnsi="新細明體"/>
                <w:b/>
                <w:noProof/>
                <w:sz w:val="20"/>
              </w:rPr>
              <w:t>53,784,277,734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9D6F00" w14:textId="77777777" w:rsidR="00706E0C" w:rsidRPr="00894B06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94B06">
              <w:rPr>
                <w:rFonts w:ascii="新細明體" w:hAnsi="新細明體"/>
                <w:b/>
                <w:noProof/>
                <w:sz w:val="20"/>
              </w:rPr>
              <w:t>963,943,503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B81550" w14:textId="77777777" w:rsidR="00706E0C" w:rsidRPr="00894B06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94B06">
              <w:rPr>
                <w:rFonts w:ascii="新細明體" w:hAnsi="新細明體"/>
                <w:b/>
                <w:noProof/>
                <w:sz w:val="20"/>
              </w:rPr>
              <w:t>10,469,212,453</w:t>
            </w:r>
          </w:p>
        </w:tc>
      </w:tr>
      <w:tr w:rsidR="00706E0C" w14:paraId="1E94188E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6959B03" w14:textId="77777777" w:rsidR="00706E0C" w:rsidRDefault="00CD290F" w:rsidP="0047548A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noProof/>
                <w:sz w:val="20"/>
              </w:rPr>
              <w:t>1.</w:t>
            </w:r>
            <w:r w:rsidR="00706E0C"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行政支</w:t>
            </w:r>
            <w:r w:rsidR="00706E0C"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6468B42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D3418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1,004,101,325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6850B2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0A3C8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8C0BA9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C331D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F5C9A3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12809EFA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27EAF77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立法支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11E44B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749,576,557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3E19A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66C312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FA78D0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9DAEF4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1B7D8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AC212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8CACB11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6B5F8D12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民政支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BB3EAD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452B5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6,012,179,943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89BD43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1,626,820,328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29EDC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C936E9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F06706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512AED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3169FE3E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6DD3E43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警政支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20AA908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77F63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72E88E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F46103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E88D7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8790E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4CFC29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18D1DF99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A4B5801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財務支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77C032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B9161A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35D35B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E3724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1,013,599,708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5A490E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577F8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C42BD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36BA857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67BAEFF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教育支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11F5523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B60D3B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53,808,578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CA5E58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621BD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5D2033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53,695,486,370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D2D44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25E26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27B7D420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6425F568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文化支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1F4494E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51096D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8778FC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59,210,046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D448D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3FB681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88,791,364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D57AF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EDC626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DBE3241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25186C5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農業支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1CAC27C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7EF2E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83A750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5A9060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0583A7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3C8BD5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150DC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281C8F7A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649AD2D5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工業支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229732D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D850B9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1A51E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C5180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436DFB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830506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103,407,019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898E1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3B29B4AF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6AB8F89C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D3F1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54465536"/>
              </w:rPr>
              <w:t>交通支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52668D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90D6B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349,415,175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8A502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233,412,004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318C9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0EB14C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882E3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461E8B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10,371,194,323</w:t>
            </w:r>
          </w:p>
        </w:tc>
      </w:tr>
      <w:tr w:rsidR="00706E0C" w14:paraId="1441B264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A056F3F" w14:textId="77777777" w:rsidR="00706E0C" w:rsidRDefault="00E317AB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noProof/>
                <w:sz w:val="20"/>
              </w:rPr>
              <w:t>1</w:t>
            </w:r>
            <w:r w:rsidR="00706E0C" w:rsidRPr="00C24552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="00706E0C" w:rsidRPr="002D3F13">
              <w:rPr>
                <w:rFonts w:ascii="標楷體" w:eastAsia="標楷體" w:hAnsi="標楷體" w:hint="eastAsia"/>
                <w:noProof/>
                <w:spacing w:val="71"/>
                <w:kern w:val="0"/>
                <w:sz w:val="20"/>
                <w:fitText w:val="2600" w:id="-954465536"/>
              </w:rPr>
              <w:t>其他經濟服務支</w:t>
            </w:r>
            <w:r w:rsidR="00706E0C" w:rsidRPr="002D3F13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D899D4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637B0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A733A9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19ABF0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33,370,000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89EDD5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9E00C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860,536,484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9019F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6,847,000</w:t>
            </w:r>
          </w:p>
        </w:tc>
      </w:tr>
      <w:tr w:rsidR="00706E0C" w14:paraId="139E3705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76551A3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5536"/>
              </w:rPr>
              <w:t>社會保險支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4F9B39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6C0F8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E9CC68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78CEA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89CE3E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E05C8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4A7CB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390FEF48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7B16E71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5536"/>
              </w:rPr>
              <w:t>社會救助支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2CE6C4A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C13588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D389B7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FB135A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C64AA5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E71DD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970022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277BACDF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35B77D2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5536"/>
              </w:rPr>
              <w:t>福利服務支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71084E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FC6CAE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6238C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2A4EF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23433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D5D8A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E5C32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062043CA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EA39F5B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5536"/>
              </w:rPr>
              <w:t>國民就業支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62556A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7B04E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778455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0A287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CBF976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2118E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C5036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3127003F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1ED546CB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5536"/>
              </w:rPr>
              <w:t>醫療保健支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709AC3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9219FD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9FDC25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1639A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AAED3F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07C20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ABE2C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0C9BCFB9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0414D93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5536"/>
              </w:rPr>
              <w:t>環境保護支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2449CE5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E7D42C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676E8F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D31E9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048A9A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EA0FA4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0AE5FB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2C087A9B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07C9B90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5536"/>
              </w:rPr>
              <w:t>社區發展支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768B55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02604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134D6D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23D04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FF9EE2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3287D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9220F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91,171,130</w:t>
            </w:r>
          </w:p>
        </w:tc>
      </w:tr>
      <w:tr w:rsidR="00706E0C" w14:paraId="3B8FA66D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C5446FA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D3F13">
              <w:rPr>
                <w:rFonts w:ascii="標楷體" w:eastAsia="標楷體" w:hAnsi="標楷體" w:hint="eastAsia"/>
                <w:noProof/>
                <w:spacing w:val="71"/>
                <w:kern w:val="0"/>
                <w:sz w:val="20"/>
                <w:fitText w:val="2600" w:id="-954465536"/>
              </w:rPr>
              <w:t>退休撫卹給付支</w:t>
            </w:r>
            <w:r w:rsidRPr="002D3F13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2833C74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70BC3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0F095F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B7043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029B51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15A1B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E9488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3CDC6467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10F07F77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5536"/>
              </w:rPr>
              <w:t>債務付息支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75569FD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3FE4D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93BA44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197E1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2,102,499,000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D07642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9A8C5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07448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440A81A7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6E04A532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D3F13">
              <w:rPr>
                <w:rFonts w:ascii="標楷體" w:eastAsia="標楷體" w:hAnsi="標楷體" w:hint="eastAsia"/>
                <w:noProof/>
                <w:spacing w:val="71"/>
                <w:kern w:val="0"/>
                <w:sz w:val="20"/>
                <w:fitText w:val="2600" w:id="-954465536"/>
              </w:rPr>
              <w:t>還本付息事務支</w:t>
            </w:r>
            <w:r w:rsidRPr="002D3F13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34270F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6F3981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A1F136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376CB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14,265,103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A51B73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ED941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560BA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029D4219" w14:textId="77777777" w:rsidTr="00E317AB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621CB809" w14:textId="77777777" w:rsidR="00706E0C" w:rsidRDefault="00706E0C" w:rsidP="00E317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2D3F1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54465536"/>
              </w:rPr>
              <w:t>其他支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536"/>
              </w:rPr>
              <w:t>出</w:t>
            </w: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02CD1F5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381FE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E2DA05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6D00E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C8427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AB5B1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D2B60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5FD649D" w14:textId="77777777" w:rsidR="00706E0C" w:rsidRDefault="00706E0C" w:rsidP="00706E0C"/>
    <w:p w14:paraId="4509C955" w14:textId="77777777" w:rsidR="00706E0C" w:rsidRPr="00706E0C" w:rsidRDefault="00706E0C" w:rsidP="00706E0C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706E0C" w14:paraId="7710F38E" w14:textId="77777777" w:rsidTr="00CD290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7D9ABF" w14:textId="77777777" w:rsidR="00706E0C" w:rsidRPr="001D79E3" w:rsidRDefault="00706E0C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4A65533" w14:textId="77777777" w:rsidR="00706E0C" w:rsidRPr="001D79E3" w:rsidRDefault="00706E0C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1C1F47C4" w14:textId="77777777" w:rsidR="00706E0C" w:rsidRPr="005C62A3" w:rsidRDefault="00706E0C" w:rsidP="00CD290F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06E0C" w14:paraId="670CC747" w14:textId="77777777" w:rsidTr="00CD290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05C881E" w14:textId="77777777" w:rsidR="00706E0C" w:rsidRPr="001D79E3" w:rsidRDefault="00706E0C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8DED8B7" w14:textId="77777777" w:rsidR="00706E0C" w:rsidRPr="001D79E3" w:rsidRDefault="00706E0C" w:rsidP="00CD290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782CBAF2" w14:textId="77777777" w:rsidR="00706E0C" w:rsidRPr="00CC0D84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06E0C" w14:paraId="3CBB63C5" w14:textId="77777777" w:rsidTr="00CD290F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7045E840" w14:textId="77777777" w:rsidR="00706E0C" w:rsidRDefault="00706E0C" w:rsidP="00CD290F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44EBC9F3" w14:textId="77777777" w:rsidR="00706E0C" w:rsidRDefault="00706E0C" w:rsidP="00CD290F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5067D5D8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24AF3BEE" w14:textId="66E3E8D3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709" w:type="dxa"/>
            <w:vAlign w:val="center"/>
          </w:tcPr>
          <w:p w14:paraId="580ED311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719AEC54" w14:textId="77CB948D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708" w:type="dxa"/>
            <w:vAlign w:val="center"/>
          </w:tcPr>
          <w:p w14:paraId="3CDD90FC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F694EAC" w14:textId="4BC4181B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709" w:type="dxa"/>
            <w:vAlign w:val="center"/>
          </w:tcPr>
          <w:p w14:paraId="4D96FAB0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65FBF592" w14:textId="1B0FF0D6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708" w:type="dxa"/>
            <w:vAlign w:val="center"/>
          </w:tcPr>
          <w:p w14:paraId="33419FDD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E08E11F" w14:textId="341C0D93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709" w:type="dxa"/>
            <w:vAlign w:val="center"/>
          </w:tcPr>
          <w:p w14:paraId="1C19735B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5B11824" w14:textId="779EA47E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新聞局主管</w:t>
            </w:r>
          </w:p>
        </w:tc>
        <w:tc>
          <w:tcPr>
            <w:tcW w:w="2709" w:type="dxa"/>
            <w:vAlign w:val="center"/>
          </w:tcPr>
          <w:p w14:paraId="05D145FE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75F7C131" w14:textId="176B2E05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農業局主管</w:t>
            </w:r>
          </w:p>
        </w:tc>
      </w:tr>
      <w:tr w:rsidR="00706E0C" w:rsidRPr="00386DC7" w14:paraId="158165A8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BEF56DA" w14:textId="77777777" w:rsidR="00706E0C" w:rsidRPr="00386DC7" w:rsidRDefault="00706E0C" w:rsidP="00CD290F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6DC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7E3E4AE" w14:textId="77777777" w:rsidR="00706E0C" w:rsidRPr="00386DC7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6DC7">
              <w:rPr>
                <w:rFonts w:ascii="新細明體" w:hAnsi="新細明體"/>
                <w:b/>
                <w:noProof/>
                <w:sz w:val="20"/>
              </w:rPr>
              <w:t>19,458,879,812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C8A7DF" w14:textId="77777777" w:rsidR="00706E0C" w:rsidRPr="00386DC7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6DC7">
              <w:rPr>
                <w:rFonts w:ascii="新細明體" w:hAnsi="新細明體"/>
                <w:b/>
                <w:noProof/>
                <w:sz w:val="20"/>
              </w:rPr>
              <w:t>11,730,228,686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8DD0CD9" w14:textId="77777777" w:rsidR="00706E0C" w:rsidRPr="00386DC7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6DC7">
              <w:rPr>
                <w:rFonts w:ascii="新細明體" w:hAnsi="新細明體"/>
                <w:b/>
                <w:noProof/>
                <w:sz w:val="20"/>
              </w:rPr>
              <w:t>9,184,616,701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342BDF9" w14:textId="77777777" w:rsidR="00706E0C" w:rsidRPr="00386DC7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6DC7">
              <w:rPr>
                <w:rFonts w:ascii="新細明體" w:hAnsi="新細明體"/>
                <w:b/>
                <w:noProof/>
                <w:sz w:val="20"/>
              </w:rPr>
              <w:t>4,962,651,098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27EA478" w14:textId="77777777" w:rsidR="00706E0C" w:rsidRPr="00386DC7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6DC7">
              <w:rPr>
                <w:rFonts w:ascii="新細明體" w:hAnsi="新細明體"/>
                <w:b/>
                <w:noProof/>
                <w:sz w:val="20"/>
              </w:rPr>
              <w:t>1,231,614,688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784D1D" w14:textId="77777777" w:rsidR="00706E0C" w:rsidRPr="00386DC7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6DC7">
              <w:rPr>
                <w:rFonts w:ascii="新細明體" w:hAnsi="新細明體"/>
                <w:b/>
                <w:noProof/>
                <w:sz w:val="20"/>
              </w:rPr>
              <w:t>218,216,367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3320E3" w14:textId="77777777" w:rsidR="00706E0C" w:rsidRPr="00386DC7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6DC7">
              <w:rPr>
                <w:rFonts w:ascii="新細明體" w:hAnsi="新細明體"/>
                <w:b/>
                <w:noProof/>
                <w:sz w:val="20"/>
              </w:rPr>
              <w:t>1,859,953,552</w:t>
            </w:r>
          </w:p>
        </w:tc>
      </w:tr>
      <w:tr w:rsidR="00706E0C" w14:paraId="6B860ADE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025928F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2D3F1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行政支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C74381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98906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4E905F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972F2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F88AC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DF1340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966102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E6B03C0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05BE608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立法支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0946C4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90B333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B99BA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943B9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5BFE4D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BB71D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0AF52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7E599089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A7BB3E4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民政支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6B1153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286805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CF77D4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D8CD7B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3B7A2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1,231,614,688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CA876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BA6FA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49BF63D2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D0ACD2F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警政支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26E4FD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F943F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11,730,228,686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B2482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F86FB0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59F75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739C4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440170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0B0779C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E653CB0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財務支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CD61E2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4EAAE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E006F9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C5A26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5F3821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D262D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263AF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BEE39D5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CE974C4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教育支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331358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E064D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888BD2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CC89F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1D5563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59707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3D7CE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12D10F6A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D2D80E3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文化支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5B65C8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07AB1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13C40B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8C7E4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D47D8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1E0458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218,216,367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D87A1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68C56BB7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949126C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農業支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354ACE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7AC4F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AE2C21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3C1FE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5A1BCD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D538C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EEF8A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749,898,270</w:t>
            </w:r>
          </w:p>
        </w:tc>
      </w:tr>
      <w:tr w:rsidR="00706E0C" w14:paraId="274B8B2B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8C237E6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工業支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DE76C6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35F94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BA9783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763BF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E62B2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11224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E5D95E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31DA44E0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826AD77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ED5E83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704"/>
              </w:rPr>
              <w:t>交通支</w:t>
            </w:r>
            <w:r w:rsidRPr="00ED5E83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ED9749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5A8DD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800217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0F7F3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590E77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0C31F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E6C9D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77BE2877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D912450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ED5E8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704"/>
              </w:rPr>
              <w:t>其他經濟服務支</w:t>
            </w:r>
            <w:r w:rsidRPr="00ED5E8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42AC9D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88ECA9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9001D7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7720B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92E04A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74AEF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86A0E9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1F040EF6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523623A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社會保險支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97C34C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3,486,393,579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0234E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8B43DA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AD672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5A8A2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472A4E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2C13E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76,024,000</w:t>
            </w:r>
          </w:p>
        </w:tc>
      </w:tr>
      <w:tr w:rsidR="00706E0C" w14:paraId="3AD76F25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9BEB407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社會救助支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40D676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1,672,161,318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43D16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C4214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C3C51C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119AAE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BE9D4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A3ED6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7AB8A0D3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5CFB967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福利服務支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D0891E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14,300,324,915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CD199D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07A7E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C1C1E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438AB7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16A0F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29E81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1,034,031,282</w:t>
            </w:r>
          </w:p>
        </w:tc>
      </w:tr>
      <w:tr w:rsidR="00706E0C" w14:paraId="5F1F6B6B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7FEB7F7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國民就業支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1E4353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D9E7C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49CA51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7726B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E1645B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7DD05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AE05B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6F3751FE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368CB9A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醫療保健支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657A3B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309C5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2EA8EF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9,184,616,701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7C9AD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64DDC0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FF37B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081C6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1458405B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85179A8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環境保護支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8B4E99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720B3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2604A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8CED7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4,962,651,098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F7F62B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4FB215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3B8B3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084C2298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8A99D48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社區發展支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E038BC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171D9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6D7668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850AC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AFA737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2D796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97029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18D9B7F6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BD7E7B9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ED5E8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704"/>
              </w:rPr>
              <w:t>退休撫卹給付支</w:t>
            </w:r>
            <w:r w:rsidRPr="00ED5E8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4E1A17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FD06D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FD069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F241E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CD6B7D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57C88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B42AC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4D48CFDD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3731D86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債務付息支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240909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1F8EFD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614E66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D840E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53EDA4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49838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47BDC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C652927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D5B372F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ED5E8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704"/>
              </w:rPr>
              <w:t>還本付息事務支</w:t>
            </w:r>
            <w:r w:rsidRPr="00ED5E8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F61077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868A17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10763B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8A401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9CAC5C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311EE9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FB9A8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32CDF070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FE8A8D7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ED5E83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704"/>
              </w:rPr>
              <w:t>其他支</w:t>
            </w:r>
            <w:r w:rsidRPr="00ED5E83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BA21A9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E4096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B4A4EE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CC19F2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036D9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900C3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30F25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18DC3B1" w14:textId="77777777" w:rsidR="00706E0C" w:rsidRDefault="00706E0C" w:rsidP="00706E0C"/>
    <w:p w14:paraId="56993052" w14:textId="77777777" w:rsidR="00706E0C" w:rsidRPr="00706E0C" w:rsidRDefault="00706E0C" w:rsidP="00706E0C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706E0C" w14:paraId="73ED4082" w14:textId="77777777" w:rsidTr="00CD290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DF9D85" w14:textId="77777777" w:rsidR="00706E0C" w:rsidRPr="001D79E3" w:rsidRDefault="00706E0C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16AAC818" w14:textId="77777777" w:rsidR="00706E0C" w:rsidRPr="001D79E3" w:rsidRDefault="00706E0C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30CAECDA" w14:textId="77777777" w:rsidR="00706E0C" w:rsidRPr="005C62A3" w:rsidRDefault="00706E0C" w:rsidP="00CD290F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06E0C" w14:paraId="77B46C39" w14:textId="77777777" w:rsidTr="00CD290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FD0A8D8" w14:textId="77777777" w:rsidR="00706E0C" w:rsidRPr="001D79E3" w:rsidRDefault="00706E0C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32EA5CC8" w14:textId="77777777" w:rsidR="00706E0C" w:rsidRPr="001D79E3" w:rsidRDefault="00706E0C" w:rsidP="00CD290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63F6374D" w14:textId="77777777" w:rsidR="00706E0C" w:rsidRPr="00CC0D84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06E0C" w14:paraId="2BD43858" w14:textId="77777777" w:rsidTr="00CD290F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5FA8AC15" w14:textId="77777777" w:rsidR="00706E0C" w:rsidRDefault="00706E0C" w:rsidP="00CD290F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64DE98B0" w14:textId="77777777" w:rsidR="00706E0C" w:rsidRDefault="00706E0C" w:rsidP="00CD290F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13D7C3E3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A9489D4" w14:textId="4876E263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勞工局主管</w:t>
            </w:r>
          </w:p>
        </w:tc>
        <w:tc>
          <w:tcPr>
            <w:tcW w:w="2709" w:type="dxa"/>
            <w:vAlign w:val="center"/>
          </w:tcPr>
          <w:p w14:paraId="49366841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3F786774" w14:textId="57829FB9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捷運工程局主管</w:t>
            </w:r>
          </w:p>
        </w:tc>
        <w:tc>
          <w:tcPr>
            <w:tcW w:w="2708" w:type="dxa"/>
            <w:vAlign w:val="center"/>
          </w:tcPr>
          <w:p w14:paraId="0ACF7BBB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9259407" w14:textId="474A5C9B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709" w:type="dxa"/>
            <w:vAlign w:val="center"/>
          </w:tcPr>
          <w:p w14:paraId="747BD128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1AC7D94" w14:textId="54CA6B1B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708" w:type="dxa"/>
            <w:vAlign w:val="center"/>
          </w:tcPr>
          <w:p w14:paraId="10F99507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15A509C" w14:textId="4D13F061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709" w:type="dxa"/>
            <w:vAlign w:val="center"/>
          </w:tcPr>
          <w:p w14:paraId="3E718CBC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0D35335" w14:textId="51D6F493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海洋局主管</w:t>
            </w:r>
          </w:p>
        </w:tc>
        <w:tc>
          <w:tcPr>
            <w:tcW w:w="2709" w:type="dxa"/>
            <w:vAlign w:val="center"/>
          </w:tcPr>
          <w:p w14:paraId="5F184D9E" w14:textId="77777777" w:rsidR="003902E1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62BDD44" w14:textId="2530E044" w:rsidR="00706E0C" w:rsidRDefault="00706E0C" w:rsidP="00CD290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都市發展局主管</w:t>
            </w:r>
          </w:p>
        </w:tc>
      </w:tr>
      <w:tr w:rsidR="00706E0C" w:rsidRPr="00AA3833" w14:paraId="7FF3B6F8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7825C1E" w14:textId="77777777" w:rsidR="00706E0C" w:rsidRPr="00AA3833" w:rsidRDefault="00706E0C" w:rsidP="00CD290F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A383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F149DB4" w14:textId="77777777" w:rsidR="00706E0C" w:rsidRPr="00AA3833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A3833">
              <w:rPr>
                <w:rFonts w:ascii="新細明體" w:hAnsi="新細明體"/>
                <w:b/>
                <w:noProof/>
                <w:sz w:val="20"/>
              </w:rPr>
              <w:t>1,226,866,624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4F2BBB6" w14:textId="77777777" w:rsidR="00706E0C" w:rsidRPr="00AA3833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A3833">
              <w:rPr>
                <w:rFonts w:ascii="新細明體" w:hAnsi="新細明體"/>
                <w:b/>
                <w:noProof/>
                <w:sz w:val="20"/>
              </w:rPr>
              <w:t>4,921,672,845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F180D3C" w14:textId="77777777" w:rsidR="00706E0C" w:rsidRPr="00AA3833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A3833">
              <w:rPr>
                <w:rFonts w:ascii="新細明體" w:hAnsi="新細明體"/>
                <w:b/>
                <w:noProof/>
                <w:sz w:val="20"/>
              </w:rPr>
              <w:t>2,929,537,978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8C081A6" w14:textId="77777777" w:rsidR="00706E0C" w:rsidRPr="00AA3833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A3833">
              <w:rPr>
                <w:rFonts w:ascii="新細明體" w:hAnsi="新細明體"/>
                <w:b/>
                <w:noProof/>
                <w:sz w:val="20"/>
              </w:rPr>
              <w:t>2,859,003,928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C3AA8C1" w14:textId="77777777" w:rsidR="00706E0C" w:rsidRPr="00AA3833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A3833">
              <w:rPr>
                <w:rFonts w:ascii="新細明體" w:hAnsi="新細明體"/>
                <w:b/>
                <w:noProof/>
                <w:sz w:val="20"/>
              </w:rPr>
              <w:t>3,361,422,583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68B9BA" w14:textId="77777777" w:rsidR="00706E0C" w:rsidRPr="00AA3833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A3833">
              <w:rPr>
                <w:rFonts w:ascii="新細明體" w:hAnsi="新細明體"/>
                <w:b/>
                <w:noProof/>
                <w:sz w:val="20"/>
              </w:rPr>
              <w:t>2,174,005,359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A9BE3A" w14:textId="77777777" w:rsidR="00706E0C" w:rsidRPr="00AA3833" w:rsidRDefault="00706E0C" w:rsidP="00CD290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A3833">
              <w:rPr>
                <w:rFonts w:ascii="新細明體" w:hAnsi="新細明體"/>
                <w:b/>
                <w:noProof/>
                <w:sz w:val="20"/>
              </w:rPr>
              <w:t>1,010,964,888</w:t>
            </w:r>
          </w:p>
        </w:tc>
      </w:tr>
      <w:tr w:rsidR="00706E0C" w14:paraId="22109A32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3BF4AB2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2D3F1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行政支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CA1593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E888E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7D9757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C7C24D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9DC79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FF896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473D8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65DD85E3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1F83971" w14:textId="77777777" w:rsidR="00706E0C" w:rsidRDefault="0047548A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noProof/>
                <w:sz w:val="20"/>
              </w:rPr>
              <w:t>2</w:t>
            </w:r>
            <w:r w:rsidR="00ED5E83">
              <w:rPr>
                <w:rFonts w:ascii="標楷體" w:eastAsia="標楷體" w:hAnsi="標楷體"/>
                <w:noProof/>
                <w:sz w:val="20"/>
              </w:rPr>
              <w:t>.</w:t>
            </w:r>
            <w:r w:rsidR="00706E0C"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立法支</w:t>
            </w:r>
            <w:r w:rsidR="00706E0C"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AC0969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5EFAE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BCC18A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DB9DD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743C1C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D6F079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82896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643D2FC3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E663718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民政支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25C878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C94BE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F716CF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2,929,537,978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6DA18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DAD6E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372C5A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15E69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7F3A918D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A5E2921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警政支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95C8FE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0A9F7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594515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00C6B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6D4A4C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C29D5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1B092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66E9EEB5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4EEC882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財務支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78EE77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536C1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B66ABB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D63A8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190764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E1774C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E7425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04BB0509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7777896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教育支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D59DC5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B68061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BEC1F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24660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C6A8B4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6D3AB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72733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AB2030B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5BCEE02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文化支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C037E0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056D1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437C45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73BFC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2,859,003,928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591196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882B4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4F2339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2FC53922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A2B9901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農業支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599BDA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0DF7C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0E8539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DC3CD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180F8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179AC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1,876,420,882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9AD40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EC9FCDE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C2D9B5A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ED5E8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70227712"/>
              </w:rPr>
              <w:t>工業支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702277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CADA8E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35A49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DF9478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39988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9E2DE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253676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4B2EA0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36194EDE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5F6AC11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ED5E83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704"/>
              </w:rPr>
              <w:t>交通支</w:t>
            </w:r>
            <w:r w:rsidRPr="00ED5E83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333AC5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6861B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4,722,705,845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F79CC4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9F748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64513C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3,361,422,583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1401B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91EC0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40BE7CEC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3F37192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ED5E8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704"/>
              </w:rPr>
              <w:t>其他經濟服務支</w:t>
            </w:r>
            <w:r w:rsidRPr="00ED5E8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D58962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842A4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56F22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93E45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1AC676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E06B26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31,854,784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1F7F6A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716A622B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6CB472B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社會保險支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F7629D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30FD0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9686F3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7F006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140039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FD7190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E781C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602D7CE9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944F247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社會救助支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50F3B9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6D4F9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924D5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AE9A8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06B6AF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F430F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3,900,000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086C3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125BEB38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C1DD02F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福利服務支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EC8773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795,671,621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9322A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6A5ED3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8A0A7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8BFFC2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3A23B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261,829,693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79D7E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221AA31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B5B8F52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/>
                <w:noProof/>
                <w:sz w:val="20"/>
              </w:rPr>
              <w:t>15.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國民就業支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2961DA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431,195,003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FD241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15DEFE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C851B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EF2F40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9888CC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8D9F3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442BCCE0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08AEFE4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醫療保健支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D21F2B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693E1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28073A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4E2232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26AE29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9836B6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BC699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6B76CB7B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F5F935A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環境保護支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0A4C5B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C41545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14D989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8E3FD5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D7A279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4E1F9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A1F3D1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204F8D7F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7692CC1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社區發展支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8E6B53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C2D54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E7DA80B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A462E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E72CE2D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5C45C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EE9ED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1,010,964,888</w:t>
            </w:r>
          </w:p>
        </w:tc>
      </w:tr>
      <w:tr w:rsidR="00706E0C" w14:paraId="28AFE6F3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6F40540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ED5E8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704"/>
              </w:rPr>
              <w:t>退休撫卹給付支</w:t>
            </w:r>
            <w:r w:rsidRPr="00ED5E8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A7A1FF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2A58D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5A037C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87D1A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B832578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1416E26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62B5D8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24FF01DD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F3BC91F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ED5E8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704"/>
              </w:rPr>
              <w:t>債務付息支</w:t>
            </w:r>
            <w:r w:rsidRPr="00ED5E8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39FAA1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4D09B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198,967,000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979ED9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9CCAB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B18C66A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80896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2322E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177F9F6B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5F73E32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ED5E8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704"/>
              </w:rPr>
              <w:t>還本付息事務支</w:t>
            </w:r>
            <w:r w:rsidRPr="00ED5E8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919E5DF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947075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6AB072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3F3EE9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5D4A42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F6A91C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1C2569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06E0C" w14:paraId="5B73023C" w14:textId="77777777" w:rsidTr="00CD290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6137BD5" w14:textId="77777777" w:rsidR="00706E0C" w:rsidRDefault="00706E0C" w:rsidP="00ED5E8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ED5E83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704"/>
              </w:rPr>
              <w:t>其他支</w:t>
            </w:r>
            <w:r w:rsidRPr="00ED5E83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7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4824817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144631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5D5833E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18B94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E883413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42BCF4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57C6D0" w14:textId="77777777" w:rsidR="00706E0C" w:rsidRDefault="00706E0C" w:rsidP="00CD290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629AE8E" w14:textId="77777777" w:rsidR="00706E0C" w:rsidRDefault="00706E0C" w:rsidP="00706E0C"/>
    <w:p w14:paraId="681A79F7" w14:textId="77777777" w:rsidR="00706E0C" w:rsidRPr="00706E0C" w:rsidRDefault="00706E0C" w:rsidP="00706E0C">
      <w:r>
        <w:br w:type="page"/>
      </w:r>
    </w:p>
    <w:tbl>
      <w:tblPr>
        <w:tblW w:w="2195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852"/>
        <w:gridCol w:w="1416"/>
        <w:gridCol w:w="2410"/>
        <w:gridCol w:w="2551"/>
        <w:gridCol w:w="2694"/>
        <w:gridCol w:w="2693"/>
        <w:gridCol w:w="2551"/>
        <w:gridCol w:w="2127"/>
        <w:gridCol w:w="1688"/>
      </w:tblGrid>
      <w:tr w:rsidR="00A56D7B" w14:paraId="0F324CA8" w14:textId="77777777" w:rsidTr="00FD4AD0"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C5E6A6" w14:textId="77777777" w:rsidR="00A56D7B" w:rsidRPr="001D79E3" w:rsidRDefault="00A56D7B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52E5A0C" w14:textId="77777777" w:rsidR="00A56D7B" w:rsidRPr="001D79E3" w:rsidRDefault="00A56D7B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nil"/>
            </w:tcBorders>
          </w:tcPr>
          <w:p w14:paraId="0E418635" w14:textId="77777777" w:rsidR="00A56D7B" w:rsidRDefault="00A56D7B" w:rsidP="00CD290F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130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02C65EDF" w14:textId="77777777" w:rsidR="00A56D7B" w:rsidRPr="005C62A3" w:rsidRDefault="00A56D7B" w:rsidP="00A56D7B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56D7B" w14:paraId="6B35D3C7" w14:textId="77777777" w:rsidTr="00FD4AD0">
        <w:tc>
          <w:tcPr>
            <w:tcW w:w="42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7B392FE" w14:textId="77777777" w:rsidR="00A56D7B" w:rsidRPr="001D79E3" w:rsidRDefault="00A56D7B" w:rsidP="00CD290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F1AC91A" w14:textId="77777777" w:rsidR="00A56D7B" w:rsidRPr="001D79E3" w:rsidRDefault="00A56D7B" w:rsidP="00CD290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852" w:type="dxa"/>
            <w:vMerge/>
            <w:tcBorders>
              <w:left w:val="nil"/>
              <w:right w:val="nil"/>
            </w:tcBorders>
          </w:tcPr>
          <w:p w14:paraId="21A1D871" w14:textId="77777777" w:rsidR="00A56D7B" w:rsidRPr="00CC0D84" w:rsidRDefault="00A56D7B" w:rsidP="00CD290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130" w:type="dxa"/>
            <w:gridSpan w:val="8"/>
            <w:vMerge/>
            <w:tcBorders>
              <w:left w:val="nil"/>
            </w:tcBorders>
            <w:vAlign w:val="center"/>
          </w:tcPr>
          <w:p w14:paraId="58F93367" w14:textId="77777777" w:rsidR="00A56D7B" w:rsidRPr="00CC0D84" w:rsidRDefault="00A56D7B" w:rsidP="00A56D7B">
            <w:pPr>
              <w:ind w:leftChars="12" w:left="29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56D7B" w14:paraId="6A202D46" w14:textId="77777777" w:rsidTr="00FD4AD0">
        <w:tc>
          <w:tcPr>
            <w:tcW w:w="2977" w:type="dxa"/>
            <w:gridSpan w:val="2"/>
            <w:tcBorders>
              <w:tl2br w:val="single" w:sz="4" w:space="0" w:color="auto"/>
            </w:tcBorders>
            <w:vAlign w:val="center"/>
          </w:tcPr>
          <w:p w14:paraId="0B0A5F93" w14:textId="77777777" w:rsidR="00000CE2" w:rsidRDefault="00000CE2" w:rsidP="00000CE2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28013BA2" w14:textId="77777777" w:rsidR="00000CE2" w:rsidRDefault="00000CE2" w:rsidP="00000CE2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268" w:type="dxa"/>
            <w:gridSpan w:val="2"/>
            <w:vAlign w:val="center"/>
          </w:tcPr>
          <w:p w14:paraId="75322936" w14:textId="77777777" w:rsidR="003902E1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259764A" w14:textId="42669A17" w:rsidR="00000CE2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法制局主管</w:t>
            </w:r>
          </w:p>
        </w:tc>
        <w:tc>
          <w:tcPr>
            <w:tcW w:w="2410" w:type="dxa"/>
            <w:vAlign w:val="center"/>
          </w:tcPr>
          <w:p w14:paraId="367C7AE6" w14:textId="77777777" w:rsidR="003902E1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D1BD6D0" w14:textId="2063FA0D" w:rsidR="00000CE2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觀光局主管</w:t>
            </w:r>
          </w:p>
        </w:tc>
        <w:tc>
          <w:tcPr>
            <w:tcW w:w="2551" w:type="dxa"/>
            <w:vAlign w:val="center"/>
          </w:tcPr>
          <w:p w14:paraId="314077FB" w14:textId="77777777" w:rsidR="003902E1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00CD2E9" w14:textId="6083898B" w:rsidR="00000CE2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水利局主管</w:t>
            </w:r>
          </w:p>
        </w:tc>
        <w:tc>
          <w:tcPr>
            <w:tcW w:w="2694" w:type="dxa"/>
            <w:vAlign w:val="center"/>
          </w:tcPr>
          <w:p w14:paraId="06CD3E9F" w14:textId="77777777" w:rsidR="003902E1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7041D52" w14:textId="1147B3E6" w:rsidR="00000CE2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毒品防制局主管</w:t>
            </w:r>
          </w:p>
        </w:tc>
        <w:tc>
          <w:tcPr>
            <w:tcW w:w="2693" w:type="dxa"/>
            <w:vAlign w:val="center"/>
          </w:tcPr>
          <w:p w14:paraId="050E3ACA" w14:textId="77777777" w:rsidR="003902E1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3E5A31E" w14:textId="0AE818DB" w:rsidR="00000CE2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運動發展局主管</w:t>
            </w:r>
          </w:p>
        </w:tc>
        <w:tc>
          <w:tcPr>
            <w:tcW w:w="2551" w:type="dxa"/>
            <w:vAlign w:val="center"/>
          </w:tcPr>
          <w:p w14:paraId="1B88B539" w14:textId="77777777" w:rsidR="003902E1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BAF5E96" w14:textId="0DF217D3" w:rsidR="00000CE2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青年局主管</w:t>
            </w:r>
          </w:p>
        </w:tc>
        <w:tc>
          <w:tcPr>
            <w:tcW w:w="2127" w:type="dxa"/>
            <w:vAlign w:val="center"/>
          </w:tcPr>
          <w:p w14:paraId="31CC6C2C" w14:textId="77777777" w:rsidR="00000CE2" w:rsidRDefault="00000CE2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1688" w:type="dxa"/>
            <w:vAlign w:val="center"/>
          </w:tcPr>
          <w:p w14:paraId="0A5E98FF" w14:textId="77777777" w:rsidR="00000CE2" w:rsidRDefault="00A56D7B" w:rsidP="00000CE2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A56D7B" w:rsidRPr="00811833" w14:paraId="476CF77E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6F75D0EF" w14:textId="77777777" w:rsidR="00A56D7B" w:rsidRPr="00811833" w:rsidRDefault="00A56D7B" w:rsidP="00A56D7B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183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5DD605B" w14:textId="77777777" w:rsidR="00A56D7B" w:rsidRPr="00811833" w:rsidRDefault="00A56D7B" w:rsidP="00A56D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1833">
              <w:rPr>
                <w:rFonts w:ascii="新細明體" w:hAnsi="新細明體"/>
                <w:b/>
                <w:noProof/>
                <w:sz w:val="20"/>
              </w:rPr>
              <w:t>82,683,750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C63C87" w14:textId="77777777" w:rsidR="00A56D7B" w:rsidRPr="00811833" w:rsidRDefault="00A56D7B" w:rsidP="00A56D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1833">
              <w:rPr>
                <w:rFonts w:ascii="新細明體" w:hAnsi="新細明體"/>
                <w:b/>
                <w:noProof/>
                <w:sz w:val="20"/>
              </w:rPr>
              <w:t>1,234,733,414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0CED19" w14:textId="77777777" w:rsidR="00A56D7B" w:rsidRPr="00811833" w:rsidRDefault="00A56D7B" w:rsidP="00A56D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1833">
              <w:rPr>
                <w:rFonts w:ascii="新細明體" w:hAnsi="新細明體"/>
                <w:b/>
                <w:noProof/>
                <w:sz w:val="20"/>
              </w:rPr>
              <w:t>8,329,187,390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2F09AB2" w14:textId="77777777" w:rsidR="00A56D7B" w:rsidRPr="00811833" w:rsidRDefault="00A56D7B" w:rsidP="00A56D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1833">
              <w:rPr>
                <w:rFonts w:ascii="新細明體" w:hAnsi="新細明體"/>
                <w:b/>
                <w:noProof/>
                <w:sz w:val="20"/>
              </w:rPr>
              <w:t>137,973,185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6B6480" w14:textId="77777777" w:rsidR="00A56D7B" w:rsidRPr="00811833" w:rsidRDefault="00A56D7B" w:rsidP="00A56D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1833">
              <w:rPr>
                <w:rFonts w:ascii="新細明體" w:hAnsi="新細明體"/>
                <w:b/>
                <w:noProof/>
                <w:sz w:val="20"/>
              </w:rPr>
              <w:t>1,709,812,671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FB4110" w14:textId="77777777" w:rsidR="00A56D7B" w:rsidRPr="00811833" w:rsidRDefault="00A56D7B" w:rsidP="00A56D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1833">
              <w:rPr>
                <w:rFonts w:ascii="新細明體" w:hAnsi="新細明體"/>
                <w:b/>
                <w:noProof/>
                <w:sz w:val="20"/>
              </w:rPr>
              <w:t>221,147,085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FBF65A" w14:textId="77777777" w:rsidR="00A56D7B" w:rsidRPr="00811833" w:rsidRDefault="00A56D7B" w:rsidP="00A56D7B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11833">
              <w:rPr>
                <w:rFonts w:ascii="新細明體" w:hAnsi="新細明體"/>
                <w:b/>
                <w:noProof/>
                <w:sz w:val="20"/>
              </w:rPr>
              <w:t>7,992,679,274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B26B7FB" w14:textId="77777777" w:rsidR="00A56D7B" w:rsidRPr="00C8711D" w:rsidRDefault="00A56D7B" w:rsidP="00FD4A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C8711D">
              <w:rPr>
                <w:rFonts w:ascii="新細明體" w:hAnsi="新細明體"/>
                <w:b/>
                <w:noProof/>
                <w:sz w:val="20"/>
              </w:rPr>
              <w:t>165,307,543,335</w:t>
            </w:r>
          </w:p>
        </w:tc>
      </w:tr>
      <w:tr w:rsidR="00A56D7B" w:rsidRPr="00FD4AD0" w14:paraId="385762E7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A5F7869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行政支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B9B339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61,026,478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17848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43B99B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34609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6AC00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854817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F868D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0D9A339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1,065,127,803</w:t>
            </w:r>
          </w:p>
        </w:tc>
      </w:tr>
      <w:tr w:rsidR="00A56D7B" w:rsidRPr="00FD4AD0" w14:paraId="5C3A79C2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0B79FD4E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立法支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1F75FEB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27984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08E64F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C781F5E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583B9B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F376B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1DEFF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08AE9DC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749,576,557</w:t>
            </w:r>
          </w:p>
        </w:tc>
      </w:tr>
      <w:tr w:rsidR="00A56D7B" w:rsidRPr="00FD4AD0" w14:paraId="47207D04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A5DE357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民政支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EE74E9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BF6D8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D95FA7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A378FC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94179F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5ADD1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DFB8C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5BFB8C7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11,800,152,937</w:t>
            </w:r>
          </w:p>
        </w:tc>
      </w:tr>
      <w:tr w:rsidR="00A56D7B" w:rsidRPr="00FD4AD0" w14:paraId="6F29F779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468CA4F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警政支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32619F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BE9D0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99F06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A8836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C4B93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0152F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D77544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4BA6E65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11,730,228,686</w:t>
            </w:r>
          </w:p>
        </w:tc>
      </w:tr>
      <w:tr w:rsidR="00A56D7B" w:rsidRPr="00FD4AD0" w14:paraId="1A0BCF07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807D48B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財務支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F71AE7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3DE5A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9F8E1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1A9CB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FBC1B9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439F7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4A4A9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61D3876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1,013,599,708</w:t>
            </w:r>
          </w:p>
        </w:tc>
      </w:tr>
      <w:tr w:rsidR="00A56D7B" w:rsidRPr="00FD4AD0" w14:paraId="0A31E55E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211EFF2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教育支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52EFDCB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CB174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490A6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5203AA7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76E59E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53CD24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F1C9C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7D5A543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53,749,294,948</w:t>
            </w:r>
          </w:p>
        </w:tc>
      </w:tr>
      <w:tr w:rsidR="00A56D7B" w:rsidRPr="00FD4AD0" w14:paraId="61117E07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738FB73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文化支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0133C6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00014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49,887,689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3E92F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F988C6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4E5B19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1,709,812,671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09C39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A08AB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9F542D3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4,984,922,065</w:t>
            </w:r>
          </w:p>
        </w:tc>
      </w:tr>
      <w:tr w:rsidR="00A56D7B" w:rsidRPr="00FD4AD0" w14:paraId="293C1263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71CC987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農業支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66C2AF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B9275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27E84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2,209,445,292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606252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CB7E8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C2514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B4957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4D5CD91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4,835,764,444</w:t>
            </w:r>
          </w:p>
        </w:tc>
      </w:tr>
      <w:tr w:rsidR="00A56D7B" w:rsidRPr="00FD4AD0" w14:paraId="5382805F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009A2A39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2D3F13">
              <w:rPr>
                <w:rFonts w:ascii="標楷體" w:eastAsia="標楷體" w:hAnsi="標楷體" w:hint="eastAsia"/>
                <w:noProof/>
                <w:spacing w:val="316"/>
                <w:kern w:val="0"/>
                <w:sz w:val="20"/>
                <w:fitText w:val="2700" w:id="-954466048"/>
              </w:rPr>
              <w:t>工業支</w:t>
            </w:r>
            <w:r w:rsidRPr="002D3F1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700" w:id="-95446604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5528069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14FC5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222DF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B49A13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BB729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288F2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08CC1E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B8B8BE5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103,407,019</w:t>
            </w:r>
          </w:p>
        </w:tc>
      </w:tr>
      <w:tr w:rsidR="00A56D7B" w:rsidRPr="00FD4AD0" w14:paraId="0968A5D0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0838E7C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D3F1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54465023"/>
              </w:rPr>
              <w:t>交通支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5023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1FDF9F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6A9D04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16961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D87EE6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D2CD2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151487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C1643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92DB43F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19,038,149,930</w:t>
            </w:r>
          </w:p>
        </w:tc>
      </w:tr>
      <w:tr w:rsidR="00A56D7B" w:rsidRPr="00FD4AD0" w14:paraId="15618998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0EADD6A3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D3F13">
              <w:rPr>
                <w:rFonts w:ascii="標楷體" w:eastAsia="標楷體" w:hAnsi="標楷體" w:hint="eastAsia"/>
                <w:noProof/>
                <w:spacing w:val="71"/>
                <w:kern w:val="0"/>
                <w:sz w:val="20"/>
                <w:fitText w:val="2600" w:id="-954464768"/>
              </w:rPr>
              <w:t>其他經濟服務支</w:t>
            </w:r>
            <w:r w:rsidRPr="002D3F13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E0FD5E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8EAD1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1,184,845,725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93ADA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879355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F1A4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E612C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221,147,085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6AE28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980985A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2,338,601,078</w:t>
            </w:r>
          </w:p>
        </w:tc>
      </w:tr>
      <w:tr w:rsidR="00A56D7B" w:rsidRPr="00FD4AD0" w14:paraId="310DD9A0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9E837FA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4768"/>
              </w:rPr>
              <w:t>社會保險支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CB84EA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AE5EE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7B453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D1A460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FCB96F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6290B9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56C1EE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45A8E31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3,562,417,579</w:t>
            </w:r>
          </w:p>
        </w:tc>
      </w:tr>
      <w:tr w:rsidR="00A56D7B" w:rsidRPr="00FD4AD0" w14:paraId="4EA46164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B629135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4768"/>
              </w:rPr>
              <w:t>社會救助支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F69A667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21728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34100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9575B4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553C8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001EC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A9650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C9581E1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1,676,061,318</w:t>
            </w:r>
          </w:p>
        </w:tc>
      </w:tr>
      <w:tr w:rsidR="00A56D7B" w:rsidRPr="00FD4AD0" w14:paraId="40E27F11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13390C34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4768"/>
              </w:rPr>
              <w:t>福利服務支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E95D65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4BE0CE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FC109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315047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59F9A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CBC8D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E406DE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8E83FC0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16,391,857,511</w:t>
            </w:r>
          </w:p>
        </w:tc>
      </w:tr>
      <w:tr w:rsidR="00A56D7B" w:rsidRPr="00FD4AD0" w14:paraId="43BAD87B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C31929B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4768"/>
              </w:rPr>
              <w:t>國民就業支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4D21F9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12070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A422A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5D1763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B031B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70BD6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1F1CE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1A4360F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431,195,003</w:t>
            </w:r>
          </w:p>
        </w:tc>
      </w:tr>
      <w:tr w:rsidR="00A56D7B" w:rsidRPr="00FD4AD0" w14:paraId="4DDB6E72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20FCA69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4768"/>
              </w:rPr>
              <w:t>醫療保健支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2D51547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9E3DCE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B5C8B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0E2469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137,973,185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BAB91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5C787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86021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09E679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9,322,589,886</w:t>
            </w:r>
          </w:p>
        </w:tc>
      </w:tr>
      <w:tr w:rsidR="00A56D7B" w:rsidRPr="00FD4AD0" w14:paraId="70658C44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628F7FB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4768"/>
              </w:rPr>
              <w:t>環境保護支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BE5FF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73F29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2DD09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6,119,742,098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5A6F20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9F44C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1EE236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D8E98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C8333C3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11,082,393,196</w:t>
            </w:r>
          </w:p>
        </w:tc>
      </w:tr>
      <w:tr w:rsidR="00A56D7B" w:rsidRPr="00FD4AD0" w14:paraId="1E512433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02C2FC8A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4768"/>
              </w:rPr>
              <w:t>社區發展支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D5EDE54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83E5BB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10FDA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CE04E94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336C37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CB5BC3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8C234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A313F2C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1,102,136,018</w:t>
            </w:r>
          </w:p>
        </w:tc>
      </w:tr>
      <w:tr w:rsidR="00A56D7B" w:rsidRPr="00FD4AD0" w14:paraId="509EB965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29E66842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D3F13">
              <w:rPr>
                <w:rFonts w:ascii="標楷體" w:eastAsia="標楷體" w:hAnsi="標楷體" w:hint="eastAsia"/>
                <w:noProof/>
                <w:spacing w:val="71"/>
                <w:kern w:val="0"/>
                <w:sz w:val="20"/>
                <w:fitText w:val="2600" w:id="-954464768"/>
              </w:rPr>
              <w:t>退休撫卹給付支</w:t>
            </w:r>
            <w:r w:rsidRPr="002D3F13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73A7A81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7A682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F9757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81CD210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39C9B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8BDC9E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9B925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6,133,029,566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C49A72A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6,133,029,566</w:t>
            </w:r>
          </w:p>
        </w:tc>
      </w:tr>
      <w:tr w:rsidR="00A56D7B" w:rsidRPr="00FD4AD0" w14:paraId="39C5CAF8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43B27F0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D3F13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fitText w:val="2600" w:id="-954464768"/>
              </w:rPr>
              <w:t>債務付息支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7810A2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22E6C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FD190B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B69B4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FDC4A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62F97F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0A454B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1112503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2,301,466,000</w:t>
            </w:r>
          </w:p>
        </w:tc>
      </w:tr>
      <w:tr w:rsidR="00A56D7B" w:rsidRPr="00FD4AD0" w14:paraId="6D2E2726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4084EB4" w14:textId="77777777" w:rsidR="00A56D7B" w:rsidRDefault="00A56D7B" w:rsidP="00A56D7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C24552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D3F13">
              <w:rPr>
                <w:rFonts w:ascii="標楷體" w:eastAsia="標楷體" w:hAnsi="標楷體" w:hint="eastAsia"/>
                <w:noProof/>
                <w:spacing w:val="71"/>
                <w:kern w:val="0"/>
                <w:sz w:val="20"/>
                <w:fitText w:val="2600" w:id="-954464768"/>
              </w:rPr>
              <w:t>還本付息事務支</w:t>
            </w:r>
            <w:r w:rsidRPr="002D3F13">
              <w:rPr>
                <w:rFonts w:ascii="標楷體" w:eastAsia="標楷體" w:hAnsi="標楷體" w:hint="eastAsia"/>
                <w:noProof/>
                <w:spacing w:val="3"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DC03B95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BACE6B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8DD27C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2D0C34D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E13C29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CDCCE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3ABC38" w14:textId="77777777" w:rsidR="00A56D7B" w:rsidRDefault="00A56D7B" w:rsidP="00A56D7B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245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6538550" w14:textId="77777777" w:rsidR="00A56D7B" w:rsidRDefault="00A56D7B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C24552">
              <w:rPr>
                <w:rFonts w:ascii="新細明體" w:hAnsi="新細明體"/>
                <w:noProof/>
                <w:sz w:val="20"/>
              </w:rPr>
              <w:t>14,265,103</w:t>
            </w:r>
          </w:p>
        </w:tc>
      </w:tr>
      <w:tr w:rsidR="00FD4AD0" w:rsidRPr="00FD4AD0" w14:paraId="3E987386" w14:textId="77777777" w:rsidTr="00FD4AD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1EA0DBE3" w14:textId="77777777" w:rsidR="00FD4AD0" w:rsidRPr="00C24552" w:rsidRDefault="00FD4AD0" w:rsidP="00A56D7B">
            <w:pPr>
              <w:spacing w:line="240" w:lineRule="exact"/>
              <w:rPr>
                <w:rFonts w:ascii="標楷體" w:eastAsia="標楷體" w:hAnsi="標楷體"/>
                <w:noProof/>
                <w:sz w:val="20"/>
              </w:rPr>
            </w:pPr>
            <w:r w:rsidRPr="00FD4AD0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2D3F1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954464768"/>
              </w:rPr>
              <w:t>其他支</w:t>
            </w:r>
            <w:r w:rsidRPr="002D3F1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954464768"/>
              </w:rPr>
              <w:t>出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204957" w14:textId="77777777" w:rsidR="00FD4AD0" w:rsidRPr="00C24552" w:rsidRDefault="00FD4AD0" w:rsidP="00A56D7B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4AD0">
              <w:rPr>
                <w:rFonts w:ascii="新細明體" w:hAnsi="新細明體"/>
                <w:noProof/>
                <w:sz w:val="20"/>
              </w:rPr>
              <w:t>21,657,272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AA5916" w14:textId="77777777" w:rsidR="00FD4AD0" w:rsidRPr="00C24552" w:rsidRDefault="00FD4AD0" w:rsidP="00A56D7B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B286999" w14:textId="77777777" w:rsidR="00FD4AD0" w:rsidRPr="00C24552" w:rsidRDefault="00FD4AD0" w:rsidP="00A56D7B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867ECCC" w14:textId="77777777" w:rsidR="00FD4AD0" w:rsidRPr="00C24552" w:rsidRDefault="00FD4AD0" w:rsidP="00A56D7B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5F41C42" w14:textId="77777777" w:rsidR="00FD4AD0" w:rsidRPr="00C24552" w:rsidRDefault="00FD4AD0" w:rsidP="00A56D7B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0ECFB21" w14:textId="77777777" w:rsidR="00FD4AD0" w:rsidRPr="00C24552" w:rsidRDefault="00FD4AD0" w:rsidP="00A56D7B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E6ACAB9" w14:textId="77777777" w:rsidR="00FD4AD0" w:rsidRPr="00C24552" w:rsidRDefault="00FD4AD0" w:rsidP="00A56D7B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,859,649,708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1EFFBB8" w14:textId="77777777" w:rsidR="00FD4AD0" w:rsidRPr="00C24552" w:rsidRDefault="00FD4AD0" w:rsidP="00FD4A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,881,306,980</w:t>
            </w:r>
          </w:p>
        </w:tc>
      </w:tr>
    </w:tbl>
    <w:p w14:paraId="79949F90" w14:textId="77777777" w:rsidR="00706E0C" w:rsidRPr="00706E0C" w:rsidRDefault="00706E0C" w:rsidP="00706E0C"/>
    <w:p w14:paraId="55BA46E1" w14:textId="77777777" w:rsidR="00706E0C" w:rsidRDefault="00706E0C" w:rsidP="00706E0C"/>
    <w:sectPr w:rsidR="00706E0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5BE98" w14:textId="77777777" w:rsidR="00A56D7B" w:rsidRDefault="00A56D7B">
      <w:r>
        <w:separator/>
      </w:r>
    </w:p>
  </w:endnote>
  <w:endnote w:type="continuationSeparator" w:id="0">
    <w:p w14:paraId="1DAB25B6" w14:textId="77777777" w:rsidR="00A56D7B" w:rsidRDefault="00A5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EC3A8" w14:textId="77777777" w:rsidR="00A56D7B" w:rsidRDefault="00A56D7B">
      <w:r>
        <w:separator/>
      </w:r>
    </w:p>
  </w:footnote>
  <w:footnote w:type="continuationSeparator" w:id="0">
    <w:p w14:paraId="6CFD69D2" w14:textId="77777777" w:rsidR="00A56D7B" w:rsidRDefault="00A56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3F385" w14:textId="77777777" w:rsidR="00A56D7B" w:rsidRDefault="00A56D7B">
    <w:pPr>
      <w:jc w:val="center"/>
      <w:rPr>
        <w:rFonts w:ascii="標楷體" w:eastAsia="標楷體"/>
        <w:b/>
        <w:sz w:val="36"/>
        <w:u w:val="single"/>
      </w:rPr>
    </w:pP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06E0C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06E0C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各主管機關歲出政事別科目決算</w:t>
    </w:r>
    <w:proofErr w:type="gramStart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3902E1">
      <w:rPr>
        <w:rFonts w:ascii="標楷體" w:eastAsia="標楷體" w:hAnsi="標楷體"/>
        <w:b/>
        <w:bCs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5EC20" w14:textId="77777777" w:rsidR="00A56D7B" w:rsidRDefault="00A56D7B">
    <w:pPr>
      <w:jc w:val="center"/>
      <w:rPr>
        <w:rFonts w:ascii="標楷體" w:eastAsia="標楷體"/>
        <w:b/>
        <w:sz w:val="32"/>
        <w:u w:val="single"/>
      </w:rPr>
    </w:pPr>
    <w:r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706E0C">
      <w:rPr>
        <w:rFonts w:ascii="標楷體" w:eastAsia="標楷體" w:hAnsi="標楷體"/>
        <w:b/>
        <w:spacing w:val="60"/>
        <w:sz w:val="32"/>
        <w:u w:val="single"/>
      </w:rPr>
      <w:t>112</w:t>
    </w:r>
    <w:proofErr w:type="gramEnd"/>
    <w:r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Pr="00706E0C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u w:val="single"/>
      </w:rPr>
      <w:t>總決算</w:t>
    </w:r>
    <w:r w:rsidRPr="003B0DD9">
      <w:rPr>
        <w:rFonts w:ascii="標楷體" w:eastAsia="標楷體" w:hint="eastAsia"/>
        <w:b/>
        <w:spacing w:val="60"/>
        <w:sz w:val="32"/>
        <w:u w:val="single"/>
      </w:rPr>
      <w:t>各主管機關歲出政事別科目決算</w:t>
    </w:r>
    <w:proofErr w:type="gramStart"/>
    <w:r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E0C"/>
    <w:rsid w:val="00000CE2"/>
    <w:rsid w:val="00005F7A"/>
    <w:rsid w:val="00014778"/>
    <w:rsid w:val="00247C62"/>
    <w:rsid w:val="002D3F13"/>
    <w:rsid w:val="003902E1"/>
    <w:rsid w:val="00393891"/>
    <w:rsid w:val="003A0BB1"/>
    <w:rsid w:val="003B0DD9"/>
    <w:rsid w:val="003B6A44"/>
    <w:rsid w:val="004439C8"/>
    <w:rsid w:val="0047548A"/>
    <w:rsid w:val="005412EC"/>
    <w:rsid w:val="00630884"/>
    <w:rsid w:val="00706E0C"/>
    <w:rsid w:val="007D740F"/>
    <w:rsid w:val="0083101B"/>
    <w:rsid w:val="00A214F3"/>
    <w:rsid w:val="00A56D7B"/>
    <w:rsid w:val="00AA34B5"/>
    <w:rsid w:val="00AB7299"/>
    <w:rsid w:val="00CD290F"/>
    <w:rsid w:val="00CF2D9D"/>
    <w:rsid w:val="00D360A3"/>
    <w:rsid w:val="00E317AB"/>
    <w:rsid w:val="00ED5E83"/>
    <w:rsid w:val="00FD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195547E"/>
  <w15:chartTrackingRefBased/>
  <w15:docId w15:val="{15693A72-981F-4A0C-8609-276F5825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CD29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CD29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m8HkRE2G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tm8HkRE2G歲出政事別機關別決算審定數綜計表.dot</Template>
  <TotalTime>77</TotalTime>
  <Pages>4</Pages>
  <Words>1586</Words>
  <Characters>2311</Characters>
  <Application>Microsoft Office Word</Application>
  <DocSecurity>0</DocSecurity>
  <Lines>19</Lines>
  <Paragraphs>7</Paragraphs>
  <ScaleCrop>false</ScaleCrop>
  <Company>N.A.O.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林姵君</dc:creator>
  <cp:keywords/>
  <cp:lastModifiedBy>林鳳頡</cp:lastModifiedBy>
  <cp:revision>7</cp:revision>
  <cp:lastPrinted>2024-06-05T05:48:00Z</cp:lastPrinted>
  <dcterms:created xsi:type="dcterms:W3CDTF">2024-06-05T06:02:00Z</dcterms:created>
  <dcterms:modified xsi:type="dcterms:W3CDTF">2024-07-03T08:07:00Z</dcterms:modified>
</cp:coreProperties>
</file>